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D" w:rsidRDefault="00307FCD" w:rsidP="00307FCD">
      <w:pPr>
        <w:pStyle w:val="NoSpacing"/>
      </w:pPr>
      <w:r>
        <w:rPr>
          <w:u w:val="single"/>
        </w:rPr>
        <w:t>John RAY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307FCD" w:rsidRDefault="00307FCD" w:rsidP="00307FCD">
      <w:pPr>
        <w:pStyle w:val="NoSpacing"/>
      </w:pPr>
      <w:r>
        <w:t>of Norwich. Thick woollen weaver.</w:t>
      </w:r>
    </w:p>
    <w:p w:rsidR="00307FCD" w:rsidRDefault="00307FCD" w:rsidP="00307FCD">
      <w:pPr>
        <w:pStyle w:val="NoSpacing"/>
      </w:pPr>
    </w:p>
    <w:p w:rsidR="00307FCD" w:rsidRDefault="00307FCD" w:rsidP="00307FCD">
      <w:pPr>
        <w:pStyle w:val="NoSpacing"/>
      </w:pPr>
    </w:p>
    <w:p w:rsidR="00307FCD" w:rsidRDefault="00307FCD" w:rsidP="00307FCD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307FCD" w:rsidRDefault="00307FCD" w:rsidP="00307FC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434)</w:t>
      </w:r>
    </w:p>
    <w:p w:rsidR="00307FCD" w:rsidRDefault="00307FCD" w:rsidP="00307FCD">
      <w:pPr>
        <w:pStyle w:val="NoSpacing"/>
      </w:pPr>
    </w:p>
    <w:p w:rsidR="00307FCD" w:rsidRDefault="00307FCD" w:rsidP="00307FCD">
      <w:pPr>
        <w:pStyle w:val="NoSpacing"/>
      </w:pPr>
    </w:p>
    <w:p w:rsidR="00307FCD" w:rsidRDefault="00307FCD" w:rsidP="00307FCD">
      <w:pPr>
        <w:pStyle w:val="NoSpacing"/>
      </w:pPr>
      <w:r>
        <w:t xml:space="preserve">2 January 2017 </w:t>
      </w:r>
    </w:p>
    <w:p w:rsidR="006B2F86" w:rsidRPr="00E71FC3" w:rsidRDefault="00307F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FCD" w:rsidRDefault="00307FCD" w:rsidP="00E71FC3">
      <w:pPr>
        <w:spacing w:after="0" w:line="240" w:lineRule="auto"/>
      </w:pPr>
      <w:r>
        <w:separator/>
      </w:r>
    </w:p>
  </w:endnote>
  <w:endnote w:type="continuationSeparator" w:id="0">
    <w:p w:rsidR="00307FCD" w:rsidRDefault="00307F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FCD" w:rsidRDefault="00307FCD" w:rsidP="00E71FC3">
      <w:pPr>
        <w:spacing w:after="0" w:line="240" w:lineRule="auto"/>
      </w:pPr>
      <w:r>
        <w:separator/>
      </w:r>
    </w:p>
  </w:footnote>
  <w:footnote w:type="continuationSeparator" w:id="0">
    <w:p w:rsidR="00307FCD" w:rsidRDefault="00307F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D"/>
    <w:rsid w:val="001A7C09"/>
    <w:rsid w:val="00307FC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BC9834-700C-4383-82A2-67C8644D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07F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2017-01-06T21:02:00Z</dcterms:created>
  <dcterms:modified xsi:type="dcterms:W3CDTF">2017-01-06T21:02:00Z</dcterms:modified>
</cp:coreProperties>
</file>